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602D60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05602D63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2D61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2D62" w14:textId="77777777" w:rsidR="00C44B8B" w:rsidRPr="00D51F7E" w:rsidRDefault="00C4126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4126C">
              <w:rPr>
                <w:b/>
                <w:sz w:val="26"/>
                <w:szCs w:val="26"/>
              </w:rPr>
              <w:t>202A_185</w:t>
            </w:r>
          </w:p>
        </w:tc>
      </w:tr>
      <w:tr w:rsidR="00A67559" w:rsidRPr="00AD3C21" w14:paraId="05602D66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2D64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2D65" w14:textId="77777777" w:rsidR="00A67559" w:rsidRPr="00C4126C" w:rsidRDefault="00C455E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4126C">
              <w:rPr>
                <w:b/>
                <w:sz w:val="26"/>
                <w:szCs w:val="26"/>
                <w:lang w:val="en-US"/>
              </w:rPr>
              <w:t>2007935</w:t>
            </w:r>
          </w:p>
        </w:tc>
      </w:tr>
    </w:tbl>
    <w:p w14:paraId="05602D67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05602D68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05602D69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05602D6A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05602D6B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05602D6C" w14:textId="77777777" w:rsidR="00C44B8B" w:rsidRPr="00CB6078" w:rsidRDefault="00C44B8B" w:rsidP="00C44B8B"/>
    <w:p w14:paraId="05602D6D" w14:textId="77777777" w:rsidR="00C44B8B" w:rsidRPr="00CB6078" w:rsidRDefault="00C44B8B" w:rsidP="00C44B8B"/>
    <w:p w14:paraId="05602D6E" w14:textId="77777777" w:rsidR="00C44B8B" w:rsidRPr="00CB6078" w:rsidRDefault="00C44B8B" w:rsidP="00C44B8B"/>
    <w:p w14:paraId="05602D6F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05602D70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05602D71" w14:textId="77777777" w:rsidR="00612811" w:rsidRPr="00F8342E" w:rsidRDefault="00057F9E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290113" w:rsidRPr="00290113">
        <w:rPr>
          <w:b/>
          <w:sz w:val="26"/>
          <w:szCs w:val="26"/>
        </w:rPr>
        <w:t>Коромысло 2КУ-12-1</w:t>
      </w:r>
      <w:r>
        <w:rPr>
          <w:b/>
          <w:sz w:val="26"/>
          <w:szCs w:val="26"/>
        </w:rPr>
        <w:t>)</w:t>
      </w:r>
      <w:r w:rsidR="00F8342E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F8342E">
        <w:rPr>
          <w:b/>
          <w:sz w:val="26"/>
          <w:szCs w:val="26"/>
        </w:rPr>
        <w:t xml:space="preserve"> </w:t>
      </w:r>
      <w:r w:rsidR="00AA670B" w:rsidRPr="00F8342E">
        <w:rPr>
          <w:b/>
          <w:sz w:val="26"/>
          <w:szCs w:val="26"/>
          <w:u w:val="single"/>
        </w:rPr>
        <w:t>202</w:t>
      </w:r>
      <w:r w:rsidR="00AA670B" w:rsidRPr="00F8342E">
        <w:rPr>
          <w:b/>
          <w:sz w:val="26"/>
          <w:szCs w:val="26"/>
          <w:u w:val="single"/>
          <w:lang w:val="en-US"/>
        </w:rPr>
        <w:t>A</w:t>
      </w:r>
    </w:p>
    <w:p w14:paraId="05602D72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5602D73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05602D74" w14:textId="77777777" w:rsidR="004F4E9E" w:rsidRPr="00A67559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770408" w:rsidRPr="00770408">
        <w:rPr>
          <w:sz w:val="24"/>
          <w:szCs w:val="24"/>
        </w:rPr>
        <w:t>линейной арматуры и гасителей вибрации</w:t>
      </w:r>
      <w:r w:rsidR="00C4126C">
        <w:rPr>
          <w:sz w:val="24"/>
          <w:szCs w:val="24"/>
        </w:rPr>
        <w:t xml:space="preserve">                      </w:t>
      </w:r>
      <w:r w:rsidR="004F4E9E" w:rsidRPr="00CB6078">
        <w:rPr>
          <w:sz w:val="24"/>
          <w:szCs w:val="24"/>
        </w:rPr>
        <w:t xml:space="preserve">должны соответствовать параметрам </w:t>
      </w:r>
      <w:r w:rsidR="00C455E3" w:rsidRPr="0043388E">
        <w:rPr>
          <w:sz w:val="24"/>
          <w:szCs w:val="24"/>
        </w:rPr>
        <w:t>ТУ 3449-112-00111120-95</w:t>
      </w:r>
      <w:r w:rsidR="0043388E" w:rsidRPr="0043388E">
        <w:t xml:space="preserve"> </w:t>
      </w:r>
      <w:r w:rsidR="0043388E" w:rsidRPr="0043388E">
        <w:rPr>
          <w:sz w:val="24"/>
          <w:szCs w:val="24"/>
        </w:rPr>
        <w:t>Коромысла универсальные</w:t>
      </w:r>
      <w:r w:rsidR="0043388E">
        <w:rPr>
          <w:sz w:val="24"/>
          <w:szCs w:val="24"/>
        </w:rPr>
        <w:t>.</w:t>
      </w:r>
    </w:p>
    <w:p w14:paraId="05602D75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5602D76" w14:textId="77777777" w:rsidR="00CD10B7" w:rsidRDefault="00CD10B7" w:rsidP="00CD10B7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05602DAA" wp14:editId="05602DAB">
            <wp:extent cx="3971925" cy="31051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602D77" w14:textId="77777777" w:rsidR="00CD10B7" w:rsidRDefault="00CD10B7" w:rsidP="00CD10B7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05602DAC" wp14:editId="05602DAD">
            <wp:extent cx="4876800" cy="10858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602D78" w14:textId="77777777" w:rsidR="00CD10B7" w:rsidRPr="00CB6078" w:rsidRDefault="00CD10B7" w:rsidP="00CD10B7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05602D79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05602D7A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05602D7B" w14:textId="77777777" w:rsidR="006D44F0" w:rsidRPr="00A24900" w:rsidRDefault="006D44F0" w:rsidP="006D44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05602D7C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5602D7D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5602D7E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5602D7F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5602D80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 xml:space="preserve">ся ранее на </w:t>
      </w:r>
      <w:proofErr w:type="spellStart"/>
      <w:r w:rsidRPr="00A24900">
        <w:rPr>
          <w:sz w:val="24"/>
          <w:szCs w:val="24"/>
        </w:rPr>
        <w:t>энергообъектах</w:t>
      </w:r>
      <w:proofErr w:type="spellEnd"/>
      <w:r w:rsidRPr="00A24900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5602D81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05602D82" w14:textId="277D22D4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 w:rsidR="00BB6B44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05602D83" w14:textId="64DB53EE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C55E2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5602D84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14:paraId="05602D85" w14:textId="77777777" w:rsidR="00DE0C6D" w:rsidRPr="00F64720" w:rsidRDefault="00843900" w:rsidP="006D44F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05602D86" w14:textId="77777777" w:rsidR="001C72DB" w:rsidRPr="00D51F7E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05602D87" w14:textId="77777777" w:rsidR="00F612AC" w:rsidRPr="00A67559" w:rsidRDefault="0043388E" w:rsidP="0043388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43388E">
        <w:rPr>
          <w:sz w:val="24"/>
          <w:szCs w:val="24"/>
          <w:lang w:val="en-US"/>
        </w:rPr>
        <w:t>ТУ 3449-112-00111120</w:t>
      </w:r>
      <w:r>
        <w:rPr>
          <w:sz w:val="24"/>
          <w:szCs w:val="24"/>
          <w:lang w:val="en-US"/>
        </w:rPr>
        <w:t xml:space="preserve">-95 </w:t>
      </w:r>
      <w:r w:rsidR="006D44F0">
        <w:rPr>
          <w:sz w:val="24"/>
          <w:szCs w:val="24"/>
        </w:rPr>
        <w:t>«</w:t>
      </w:r>
      <w:proofErr w:type="spellStart"/>
      <w:r>
        <w:rPr>
          <w:sz w:val="24"/>
          <w:szCs w:val="24"/>
          <w:lang w:val="en-US"/>
        </w:rPr>
        <w:t>Коромысла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универсальные</w:t>
      </w:r>
      <w:proofErr w:type="spellEnd"/>
      <w:r w:rsidR="006D44F0">
        <w:rPr>
          <w:sz w:val="24"/>
          <w:szCs w:val="24"/>
        </w:rPr>
        <w:t>»</w:t>
      </w:r>
      <w:r w:rsidR="00A67559" w:rsidRPr="00A67559">
        <w:rPr>
          <w:sz w:val="24"/>
          <w:szCs w:val="24"/>
        </w:rPr>
        <w:t>;</w:t>
      </w:r>
    </w:p>
    <w:p w14:paraId="05602D88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05602D89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05602D8A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5602D8B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05602D8C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5602D8D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5602D8E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05602D8F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05602D90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287CD0">
        <w:rPr>
          <w:szCs w:val="24"/>
        </w:rPr>
        <w:t>поставки</w:t>
      </w:r>
      <w:r w:rsidR="00F92D7E" w:rsidRPr="00446A53">
        <w:rPr>
          <w:szCs w:val="24"/>
        </w:rPr>
        <w:t>.</w:t>
      </w:r>
    </w:p>
    <w:p w14:paraId="05602D91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5602D92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05602D93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2B7990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5602D94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5602D95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05602D96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05602D97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5602D98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05602D99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05602D9A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05602D9B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5602D9C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05602D9D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05602D9E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05602D9F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5602DA0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C21AF8">
        <w:rPr>
          <w:sz w:val="24"/>
          <w:szCs w:val="24"/>
        </w:rPr>
        <w:lastRenderedPageBreak/>
        <w:t xml:space="preserve">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05602DA1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5602DA2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05602DA3" w14:textId="77777777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5602DA4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5602DA5" w14:textId="77777777" w:rsidR="001D6900" w:rsidRPr="00CB6078" w:rsidRDefault="001D6900" w:rsidP="00451C4D">
      <w:pPr>
        <w:rPr>
          <w:sz w:val="26"/>
          <w:szCs w:val="26"/>
        </w:rPr>
      </w:pPr>
    </w:p>
    <w:p w14:paraId="05602DA6" w14:textId="77777777" w:rsidR="004A2665" w:rsidRPr="00CB6078" w:rsidRDefault="004A2665" w:rsidP="00451C4D">
      <w:pPr>
        <w:rPr>
          <w:sz w:val="26"/>
          <w:szCs w:val="26"/>
        </w:rPr>
      </w:pPr>
    </w:p>
    <w:p w14:paraId="05602DA7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5602DA8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05602DA9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602DB0" w14:textId="77777777" w:rsidR="00C12AF9" w:rsidRDefault="00C12AF9">
      <w:r>
        <w:separator/>
      </w:r>
    </w:p>
  </w:endnote>
  <w:endnote w:type="continuationSeparator" w:id="0">
    <w:p w14:paraId="05602DB1" w14:textId="77777777" w:rsidR="00C12AF9" w:rsidRDefault="00C12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602DAE" w14:textId="77777777" w:rsidR="00C12AF9" w:rsidRDefault="00C12AF9">
      <w:r>
        <w:separator/>
      </w:r>
    </w:p>
  </w:footnote>
  <w:footnote w:type="continuationSeparator" w:id="0">
    <w:p w14:paraId="05602DAF" w14:textId="77777777" w:rsidR="00C12AF9" w:rsidRDefault="00C12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602DB2" w14:textId="77777777" w:rsidR="00AD7048" w:rsidRDefault="00A27E3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5602DB3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9E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BD8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A00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CD0"/>
    <w:rsid w:val="00287E46"/>
    <w:rsid w:val="00290113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7990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88E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446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4F0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5B05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29C2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27E3D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3762E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55E2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07C9A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7EE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AD6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B44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2AF9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126C"/>
    <w:rsid w:val="00C4476E"/>
    <w:rsid w:val="00C44B8B"/>
    <w:rsid w:val="00C455E3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10B7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1F7E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42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602D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94367-9DF1-40A0-8754-BEDD880C73C5}">
  <ds:schemaRefs>
    <ds:schemaRef ds:uri="http://schemas.microsoft.com/office/infopath/2007/PartnerControls"/>
    <ds:schemaRef ds:uri="http://purl.org/dc/dcmitype/"/>
    <ds:schemaRef ds:uri="http://purl.org/dc/elements/1.1/"/>
    <ds:schemaRef ds:uri="http://www.w3.org/XML/1998/namespace"/>
    <ds:schemaRef ds:uri="http://schemas.microsoft.com/office/2006/documentManagement/types"/>
    <ds:schemaRef ds:uri="aeb3e8e0-784a-4348-b8a9-74d788c4fa59"/>
    <ds:schemaRef ds:uri="http://schemas.openxmlformats.org/package/2006/metadata/core-properties"/>
    <ds:schemaRef ds:uri="http://schemas.microsoft.com/sharepoint/v3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ECBC9EB-3631-48A9-84E3-A402D47887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75C448-0EFB-4A40-A518-62E8530E94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B8E849-80EE-49D5-9D8C-10A10F973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new5.dot</Template>
  <TotalTime>0</TotalTime>
  <Pages>4</Pages>
  <Words>1175</Words>
  <Characters>6702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7862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Столяров Николай Владимирович</cp:lastModifiedBy>
  <cp:revision>2</cp:revision>
  <cp:lastPrinted>2010-09-30T13:29:00Z</cp:lastPrinted>
  <dcterms:created xsi:type="dcterms:W3CDTF">2016-03-04T14:37:00Z</dcterms:created>
  <dcterms:modified xsi:type="dcterms:W3CDTF">2016-03-04T14:37:00Z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